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Winchester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Winchester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Winchester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Winchester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Winchester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Winchester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Winchester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Winchester is estimated to be </w:t>
      </w:r>
      <w:r w:rsidRPr="00773DF7">
        <w:rPr>
          <w:rFonts w:ascii="Libre Franklin Light" w:eastAsia="Times New Roman" w:hAnsi="Libre Franklin Light" w:cs="Calibri Light"/>
          <w:b/>
          <w:bCs/>
          <w:color w:val="C45911" w:themeColor="accent2" w:themeShade="BF"/>
        </w:rPr>
        <w:t xml:space="preserve">£1,224,129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Winchester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Winchester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Winchester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Winchester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inch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Winchester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inch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Winchester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Winchester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inch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Winchester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Winchester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Winchester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Winchester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Winchester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Winchester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£1,224,129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Winchester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£19,939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£412,351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£8,308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£15,231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£738,761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£1,224,129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Winchester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Winchester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Winchester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Winchester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Winchester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Winchester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Winchester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Winchester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Winchester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7DC41FC-625E-4FB0-BB66-2D19D1D945B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